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FA4794" w14:textId="77777777" w:rsidR="00E977B2" w:rsidRPr="009339CD" w:rsidRDefault="00364E40" w:rsidP="009B4572">
      <w:pPr>
        <w:pStyle w:val="Paragraphstyle"/>
        <w:spacing w:before="0" w:after="240"/>
        <w:rPr>
          <w:rFonts w:ascii="Roboto Light" w:hAnsi="Roboto Light"/>
          <w:color w:val="FF0000"/>
        </w:rPr>
      </w:pPr>
      <w:r w:rsidRPr="009339CD">
        <w:rPr>
          <w:rFonts w:ascii="Roboto Light" w:hAnsi="Roboto Light"/>
          <w:color w:val="0D0C31"/>
        </w:rPr>
        <w:t>10</w:t>
      </w:r>
      <w:r w:rsidR="00E977B2" w:rsidRPr="009339CD">
        <w:rPr>
          <w:rFonts w:ascii="Roboto Light" w:hAnsi="Roboto Light"/>
          <w:color w:val="0D0C31"/>
        </w:rPr>
        <w:t xml:space="preserve"> J</w:t>
      </w:r>
      <w:r w:rsidRPr="009339CD">
        <w:rPr>
          <w:rFonts w:ascii="Roboto Light" w:hAnsi="Roboto Light"/>
          <w:color w:val="0D0C31"/>
        </w:rPr>
        <w:t>ul</w:t>
      </w:r>
      <w:r w:rsidR="00E977B2" w:rsidRPr="009339CD">
        <w:rPr>
          <w:rFonts w:ascii="Roboto Light" w:hAnsi="Roboto Light"/>
          <w:color w:val="0D0C31"/>
        </w:rPr>
        <w:t>y 2024</w:t>
      </w:r>
    </w:p>
    <w:p w14:paraId="5E98CAD0"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 xml:space="preserve">Dear sir or madam, </w:t>
      </w:r>
    </w:p>
    <w:p w14:paraId="26A9636F"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Lorem ipsum dolor sit amet, consectetur adipiscing elit, sed do eiusmod tempor incididunt ut labore et dolore magna aliqua. Nunc sed blandit libero volutpat sed. Pretium fusce id velit ut tortor. Luctus venenatis lectus magna fringilla urna porttitor rhoncus dolor. Ipsum consequat nisl vel pretium lectus. Tincidunt nunc pulvinar sapien et. Nunc lobortis mattis aliquam faucibus purus. At auctor urna nunc id. Elit eget gravida cum sociis. Netus et malesuada fames ac turpis. Consectetur lorem donec massa sapien faucibus et. Ac orci phasellus egestas tellus rutrum tellus pellentesque eu. Nulla aliquet enim tortor at auctor. Ut tellus elementum sagittis vitae et leo duis. Vulputate dignissim suspendisse in est ante in nibh. Sit amet mauris commodo quis. Gravida arcu ac tortor dignissim.</w:t>
      </w:r>
    </w:p>
    <w:p w14:paraId="4B5852F2"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Ante in nibh mauris cursus. Donec et odio pellentesque diam volutpat. Nunc sed id semper risus in hendrerit gravida rutrum quisque. Convallis a cras semper auctor neque vitae. Posuere sollicitudin aliquam ultrices sagittis orci a scelerisque. Vel fringilla est ullamcorper eget. Mi ipsum faucibus vitae aliquet nec. Porttitor massa id neque aliquam vestibulum morbi blandit. Urna nunc id cursus metus aliquam eleifend mi in. Sed faucibus turpis in eu mi bibendum. Pharetra pharetra massa massa ultricies mi. Mus mauris vitae ultricies leo integer malesuada. Sed ullamcorper morbi tincidunt ornare massa eget egestas purus. Sed vulputate odio ut enim. Ultricies lacus sed turpis tincidunt id aliquet risus feugiat.</w:t>
      </w:r>
    </w:p>
    <w:p w14:paraId="1672DB8B"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 xml:space="preserve">Suspendisse interdum consectetur libero id faucibus. Rhoncus mattis rhoncus urna neque viverra. Tincidunt arcu non sodales neque sodales ut. Quis vel eros donec ac odio tempor orci dapibus ultrices. Elementum nibh tellus molestie nunc non. Nibh mauris cursus mattis molestie a iaculis. Tortor id aliquet lectus proin nibh nisl condimentum. Pellentesque habitant morbi tristique senectus et netus et </w:t>
      </w:r>
    </w:p>
    <w:p w14:paraId="4F5D1DDD" w14:textId="77777777" w:rsidR="008A41F1" w:rsidRPr="009339CD" w:rsidRDefault="008A41F1" w:rsidP="009B4572">
      <w:pPr>
        <w:spacing w:after="240"/>
        <w:rPr>
          <w:rFonts w:ascii="Roboto Light" w:hAnsi="Roboto Light"/>
          <w:color w:val="0D0C31"/>
        </w:rPr>
      </w:pPr>
      <w:r w:rsidRPr="009339CD">
        <w:rPr>
          <w:rFonts w:ascii="Roboto Light" w:hAnsi="Roboto Light"/>
          <w:color w:val="0D0C31"/>
        </w:rPr>
        <w:t xml:space="preserve">Sincerely, </w:t>
      </w:r>
    </w:p>
    <w:p w14:paraId="424F943B" w14:textId="77777777" w:rsidR="008A41F1" w:rsidRPr="009339CD" w:rsidRDefault="008A41F1" w:rsidP="009B4572">
      <w:pPr>
        <w:rPr>
          <w:rFonts w:ascii="Roboto Light" w:hAnsi="Roboto Light"/>
          <w:color w:val="0D0C31"/>
        </w:rPr>
      </w:pPr>
    </w:p>
    <w:p w14:paraId="01F67953" w14:textId="77777777" w:rsidR="008A41F1" w:rsidRPr="009339CD" w:rsidRDefault="008A41F1" w:rsidP="009B4572">
      <w:pPr>
        <w:rPr>
          <w:rFonts w:ascii="Roboto Light" w:hAnsi="Roboto Light"/>
          <w:color w:val="0D0C31"/>
        </w:rPr>
      </w:pPr>
    </w:p>
    <w:p w14:paraId="6799091E" w14:textId="77777777" w:rsidR="008A41F1" w:rsidRPr="009339CD" w:rsidRDefault="00C5201A" w:rsidP="009B4572">
      <w:pPr>
        <w:rPr>
          <w:rFonts w:ascii="Roboto Light" w:hAnsi="Roboto Light"/>
          <w:color w:val="0D0C31"/>
        </w:rPr>
      </w:pPr>
      <w:r w:rsidRPr="009339CD">
        <w:rPr>
          <w:rFonts w:ascii="Roboto Light" w:hAnsi="Roboto Light"/>
          <w:color w:val="0D0C31"/>
        </w:rPr>
        <w:t>Name</w:t>
      </w:r>
    </w:p>
    <w:p w14:paraId="74FFA4EE" w14:textId="77777777" w:rsidR="008A41F1" w:rsidRPr="009339CD" w:rsidRDefault="00C5201A" w:rsidP="009B4572">
      <w:pPr>
        <w:rPr>
          <w:rFonts w:ascii="Roboto Light" w:hAnsi="Roboto Light"/>
          <w:color w:val="0D0C31"/>
        </w:rPr>
      </w:pPr>
      <w:r w:rsidRPr="009339CD">
        <w:rPr>
          <w:rFonts w:ascii="Roboto Light" w:hAnsi="Roboto Light"/>
          <w:color w:val="0D0C31"/>
        </w:rPr>
        <w:t>Title</w:t>
      </w:r>
    </w:p>
    <w:sectPr w:rsidR="008A41F1" w:rsidRPr="009339CD" w:rsidSect="00BE3A86">
      <w:headerReference w:type="even" r:id="rId7"/>
      <w:headerReference w:type="default" r:id="rId8"/>
      <w:footerReference w:type="even" r:id="rId9"/>
      <w:footerReference w:type="default" r:id="rId10"/>
      <w:headerReference w:type="first" r:id="rId11"/>
      <w:footerReference w:type="first" r:id="rId12"/>
      <w:pgSz w:w="11900" w:h="16840"/>
      <w:pgMar w:top="2880" w:right="1800" w:bottom="1440" w:left="1800" w:header="28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9661B" w14:textId="77777777" w:rsidR="00A87AD7" w:rsidRDefault="00A87AD7" w:rsidP="009B4572">
      <w:r>
        <w:separator/>
      </w:r>
    </w:p>
  </w:endnote>
  <w:endnote w:type="continuationSeparator" w:id="0">
    <w:p w14:paraId="5B0B61C5" w14:textId="77777777" w:rsidR="00A87AD7" w:rsidRDefault="00A87AD7" w:rsidP="009B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altName w:val="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ill Sans">
    <w:altName w:val="Segoe UI"/>
    <w:panose1 w:val="020B0502020104020203"/>
    <w:charset w:val="B1"/>
    <w:family w:val="swiss"/>
    <w:pitch w:val="variable"/>
    <w:sig w:usb0="80000267" w:usb1="00000000" w:usb2="00000000" w:usb3="00000000" w:csb0="000001F7" w:csb1="00000000"/>
  </w:font>
  <w:font w:name="Lucida Grande">
    <w:panose1 w:val="020B0600040502020204"/>
    <w:charset w:val="00"/>
    <w:family w:val="swiss"/>
    <w:pitch w:val="variable"/>
    <w:sig w:usb0="E1000AEF" w:usb1="5000A1FF" w:usb2="00000000" w:usb3="00000000" w:csb0="000001B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42DA4" w14:textId="77777777" w:rsidR="00D502C0" w:rsidRDefault="00D50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C1C21" w14:textId="77777777" w:rsidR="00AF0493" w:rsidRPr="00AF0493" w:rsidRDefault="009339CD" w:rsidP="00AF0493">
    <w:pPr>
      <w:pStyle w:val="Footer"/>
      <w:ind w:left="-1152"/>
      <w:rPr>
        <w:b/>
        <w:bCs/>
        <w:color w:val="3238CC"/>
        <w:sz w:val="20"/>
        <w:szCs w:val="20"/>
      </w:rPr>
    </w:pPr>
    <w:r>
      <w:rPr>
        <w:b/>
        <w:bCs/>
        <w:noProof/>
        <w:color w:val="3238CC"/>
        <w:sz w:val="20"/>
        <w:szCs w:val="20"/>
      </w:rPr>
      <mc:AlternateContent>
        <mc:Choice Requires="wps">
          <w:drawing>
            <wp:anchor distT="0" distB="0" distL="114300" distR="114300" simplePos="0" relativeHeight="251660288" behindDoc="0" locked="0" layoutInCell="1" allowOverlap="1" wp14:anchorId="38CAC9A4" wp14:editId="56A671BE">
              <wp:simplePos x="0" y="0"/>
              <wp:positionH relativeFrom="column">
                <wp:posOffset>-549275</wp:posOffset>
              </wp:positionH>
              <wp:positionV relativeFrom="paragraph">
                <wp:posOffset>25107</wp:posOffset>
              </wp:positionV>
              <wp:extent cx="1750060" cy="296985"/>
              <wp:effectExtent l="0" t="0" r="0" b="0"/>
              <wp:wrapNone/>
              <wp:docPr id="1597753721" name="Text Box 3"/>
              <wp:cNvGraphicFramePr/>
              <a:graphic xmlns:a="http://schemas.openxmlformats.org/drawingml/2006/main">
                <a:graphicData uri="http://schemas.microsoft.com/office/word/2010/wordprocessingShape">
                  <wps:wsp>
                    <wps:cNvSpPr txBox="1"/>
                    <wps:spPr>
                      <a:xfrm>
                        <a:off x="0" y="0"/>
                        <a:ext cx="1750060" cy="296985"/>
                      </a:xfrm>
                      <a:prstGeom prst="rect">
                        <a:avLst/>
                      </a:prstGeom>
                      <a:solidFill>
                        <a:schemeClr val="lt1">
                          <a:alpha val="0"/>
                        </a:schemeClr>
                      </a:solidFill>
                      <a:ln w="6350">
                        <a:noFill/>
                      </a:ln>
                    </wps:spPr>
                    <wps:txbx>
                      <w:txbxContent>
                        <w:p w14:paraId="4A6665B5" w14:textId="77777777" w:rsidR="009339CD" w:rsidRPr="009339CD" w:rsidRDefault="009339CD">
                          <w:pPr>
                            <w:rPr>
                              <w:rFonts w:ascii="Roboto Medium" w:hAnsi="Roboto Medium"/>
                            </w:rPr>
                          </w:pPr>
                          <w:r w:rsidRPr="009339CD">
                            <w:rPr>
                              <w:rFonts w:ascii="Roboto Medium" w:hAnsi="Roboto Medium"/>
                            </w:rPr>
                            <w:t>eonetwork.org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8CAC9A4" id="_x0000_t202" coordsize="21600,21600" o:spt="202" path="m,l,21600r21600,l21600,xe">
              <v:stroke joinstyle="miter"/>
              <v:path gradientshapeok="t" o:connecttype="rect"/>
            </v:shapetype>
            <v:shape id="Text Box 3" o:spid="_x0000_s1026" type="#_x0000_t202" style="position:absolute;left:0;text-align:left;margin-left:-43.25pt;margin-top:2pt;width:137.8pt;height:23.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" fillcolor="white [3201]" stroked="f" strokeweight=".5pt">
              <v:fill opacity="0"/>
              <v:textbox>
                <w:txbxContent>
                  <w:p w14:paraId="4A6665B5" w14:textId="77777777" w:rsidR="009339CD" w:rsidRPr="009339CD" w:rsidRDefault="009339CD">
                    <w:pPr>
                      <w:rPr>
                        <w:rFonts w:ascii="Roboto Medium" w:hAnsi="Roboto Medium"/>
                      </w:rPr>
                    </w:pPr>
                    <w:r w:rsidRPr="009339CD">
                      <w:rPr>
                        <w:rFonts w:ascii="Roboto Medium" w:hAnsi="Roboto Medium"/>
                      </w:rPr>
                      <w:t>eonetwork.org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0146D" w14:textId="77777777" w:rsidR="00D502C0" w:rsidRDefault="00D50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24049" w14:textId="77777777" w:rsidR="00A87AD7" w:rsidRDefault="00A87AD7" w:rsidP="009B4572">
      <w:r>
        <w:separator/>
      </w:r>
    </w:p>
  </w:footnote>
  <w:footnote w:type="continuationSeparator" w:id="0">
    <w:p w14:paraId="5A912E9C" w14:textId="77777777" w:rsidR="00A87AD7" w:rsidRDefault="00A87AD7" w:rsidP="009B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BE197" w14:textId="77777777" w:rsidR="00D502C0" w:rsidRDefault="00D50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1EF13" w14:textId="77777777" w:rsidR="00AF0493" w:rsidRPr="00BE3A86" w:rsidRDefault="00BE3A86" w:rsidP="00BE3A86">
    <w:pPr>
      <w:pStyle w:val="Header"/>
    </w:pPr>
    <w:r>
      <w:rPr>
        <w:noProof/>
      </w:rPr>
      <w:drawing>
        <wp:anchor distT="0" distB="0" distL="114300" distR="114300" simplePos="0" relativeHeight="251658240" behindDoc="1" locked="0" layoutInCell="1" allowOverlap="1" wp14:anchorId="37161613" wp14:editId="1B8CAD97">
          <wp:simplePos x="0" y="0"/>
          <wp:positionH relativeFrom="margin">
            <wp:posOffset>-1152144</wp:posOffset>
          </wp:positionH>
          <wp:positionV relativeFrom="margin">
            <wp:posOffset>-2000250</wp:posOffset>
          </wp:positionV>
          <wp:extent cx="7555853" cy="10698477"/>
          <wp:effectExtent l="0" t="0" r="1270" b="0"/>
          <wp:wrapNone/>
          <wp:docPr id="766659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9928" name="Picture 2"/>
                  <pic:cNvPicPr/>
                </pic:nvPicPr>
                <pic:blipFill>
                  <a:blip r:embed="rId1"/>
                  <a:stretch>
                    <a:fillRect/>
                  </a:stretch>
                </pic:blipFill>
                <pic:spPr>
                  <a:xfrm>
                    <a:off x="0" y="0"/>
                    <a:ext cx="7555853" cy="1069847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323D" w14:textId="77777777" w:rsidR="00D502C0" w:rsidRDefault="00D502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071"/>
    <w:rsid w:val="00010264"/>
    <w:rsid w:val="000104CC"/>
    <w:rsid w:val="0009634E"/>
    <w:rsid w:val="000D7373"/>
    <w:rsid w:val="00172D91"/>
    <w:rsid w:val="00194BAC"/>
    <w:rsid w:val="001F1DCB"/>
    <w:rsid w:val="00214845"/>
    <w:rsid w:val="00231DE6"/>
    <w:rsid w:val="00233519"/>
    <w:rsid w:val="002436FA"/>
    <w:rsid w:val="00260857"/>
    <w:rsid w:val="002760FF"/>
    <w:rsid w:val="002818A7"/>
    <w:rsid w:val="00316BA7"/>
    <w:rsid w:val="00331C6F"/>
    <w:rsid w:val="0034385B"/>
    <w:rsid w:val="00364E40"/>
    <w:rsid w:val="00396423"/>
    <w:rsid w:val="003B710B"/>
    <w:rsid w:val="004132B0"/>
    <w:rsid w:val="00432071"/>
    <w:rsid w:val="00532B6E"/>
    <w:rsid w:val="005D03A7"/>
    <w:rsid w:val="00684C26"/>
    <w:rsid w:val="006A4AEF"/>
    <w:rsid w:val="00704F9F"/>
    <w:rsid w:val="00710049"/>
    <w:rsid w:val="00726782"/>
    <w:rsid w:val="00747B83"/>
    <w:rsid w:val="00753B83"/>
    <w:rsid w:val="007A4F36"/>
    <w:rsid w:val="007C16CB"/>
    <w:rsid w:val="00885589"/>
    <w:rsid w:val="00897276"/>
    <w:rsid w:val="008A41F1"/>
    <w:rsid w:val="00913515"/>
    <w:rsid w:val="009237E5"/>
    <w:rsid w:val="0092652C"/>
    <w:rsid w:val="009339CD"/>
    <w:rsid w:val="00966264"/>
    <w:rsid w:val="0099519E"/>
    <w:rsid w:val="009B4572"/>
    <w:rsid w:val="009C23F6"/>
    <w:rsid w:val="00A06E09"/>
    <w:rsid w:val="00A87AD7"/>
    <w:rsid w:val="00AD3795"/>
    <w:rsid w:val="00AE0F4E"/>
    <w:rsid w:val="00AF0493"/>
    <w:rsid w:val="00B16B44"/>
    <w:rsid w:val="00B4528B"/>
    <w:rsid w:val="00B83328"/>
    <w:rsid w:val="00B97748"/>
    <w:rsid w:val="00BC6C79"/>
    <w:rsid w:val="00BD69F0"/>
    <w:rsid w:val="00BE3A86"/>
    <w:rsid w:val="00C06BA2"/>
    <w:rsid w:val="00C33BDC"/>
    <w:rsid w:val="00C5201A"/>
    <w:rsid w:val="00C61E1C"/>
    <w:rsid w:val="00D215A5"/>
    <w:rsid w:val="00D32E15"/>
    <w:rsid w:val="00D502C0"/>
    <w:rsid w:val="00D8378E"/>
    <w:rsid w:val="00DC5206"/>
    <w:rsid w:val="00E11CBF"/>
    <w:rsid w:val="00E4153C"/>
    <w:rsid w:val="00E54A9E"/>
    <w:rsid w:val="00E75069"/>
    <w:rsid w:val="00E977B2"/>
    <w:rsid w:val="00F27194"/>
    <w:rsid w:val="00F5148C"/>
    <w:rsid w:val="00F64411"/>
    <w:rsid w:val="00F72D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9C1BE8"/>
  <w14:defaultImageDpi w14:val="300"/>
  <w15:docId w15:val="{C100AC30-0261-594D-A6A4-6C663AC8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72"/>
    <w:rPr>
      <w:rFonts w:ascii="Century Gothic" w:hAnsi="Century Gothic" w:cs="Gill Sans"/>
      <w:color w:val="0C0C3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3B83"/>
    <w:rPr>
      <w:rFonts w:ascii="Lucida Grande" w:hAnsi="Lucida Grande"/>
      <w:sz w:val="18"/>
      <w:szCs w:val="18"/>
    </w:rPr>
  </w:style>
  <w:style w:type="character" w:customStyle="1" w:styleId="BalloonTextChar">
    <w:name w:val="Balloon Text Char"/>
    <w:basedOn w:val="DefaultParagraphFont"/>
    <w:link w:val="BalloonText"/>
    <w:uiPriority w:val="99"/>
    <w:semiHidden/>
    <w:rsid w:val="00753B83"/>
    <w:rPr>
      <w:rFonts w:ascii="Lucida Grande" w:hAnsi="Lucida Grande"/>
      <w:sz w:val="18"/>
      <w:szCs w:val="18"/>
    </w:rPr>
  </w:style>
  <w:style w:type="paragraph" w:customStyle="1" w:styleId="Paragraphstyle">
    <w:name w:val="Paragraph style"/>
    <w:basedOn w:val="Normal"/>
    <w:qFormat/>
    <w:rsid w:val="009B4572"/>
    <w:pPr>
      <w:spacing w:before="240"/>
    </w:pPr>
  </w:style>
  <w:style w:type="paragraph" w:styleId="Date">
    <w:name w:val="Date"/>
    <w:basedOn w:val="Normal"/>
    <w:next w:val="Normal"/>
    <w:link w:val="DateChar"/>
    <w:uiPriority w:val="99"/>
    <w:semiHidden/>
    <w:unhideWhenUsed/>
    <w:rsid w:val="009B4572"/>
  </w:style>
  <w:style w:type="paragraph" w:styleId="Footer">
    <w:name w:val="footer"/>
    <w:basedOn w:val="Normal"/>
    <w:link w:val="FooterChar"/>
    <w:uiPriority w:val="99"/>
    <w:unhideWhenUsed/>
    <w:rsid w:val="00AD3795"/>
    <w:pPr>
      <w:tabs>
        <w:tab w:val="center" w:pos="4320"/>
        <w:tab w:val="right" w:pos="8640"/>
      </w:tabs>
    </w:pPr>
  </w:style>
  <w:style w:type="character" w:customStyle="1" w:styleId="FooterChar">
    <w:name w:val="Footer Char"/>
    <w:basedOn w:val="DefaultParagraphFont"/>
    <w:link w:val="Footer"/>
    <w:uiPriority w:val="99"/>
    <w:rsid w:val="00AD3795"/>
  </w:style>
  <w:style w:type="character" w:customStyle="1" w:styleId="DateChar">
    <w:name w:val="Date Char"/>
    <w:basedOn w:val="DefaultParagraphFont"/>
    <w:link w:val="Date"/>
    <w:uiPriority w:val="99"/>
    <w:semiHidden/>
    <w:rsid w:val="009B4572"/>
    <w:rPr>
      <w:rFonts w:ascii="Century Gothic" w:hAnsi="Century Gothic" w:cs="Gill Sans"/>
      <w:color w:val="0C0C31"/>
      <w:sz w:val="22"/>
      <w:szCs w:val="22"/>
    </w:rPr>
  </w:style>
  <w:style w:type="paragraph" w:styleId="Header">
    <w:name w:val="header"/>
    <w:basedOn w:val="Normal"/>
    <w:link w:val="HeaderChar"/>
    <w:uiPriority w:val="99"/>
    <w:unhideWhenUsed/>
    <w:rsid w:val="00F27194"/>
    <w:pPr>
      <w:tabs>
        <w:tab w:val="center" w:pos="4680"/>
        <w:tab w:val="right" w:pos="9360"/>
      </w:tabs>
    </w:pPr>
  </w:style>
  <w:style w:type="character" w:customStyle="1" w:styleId="HeaderChar">
    <w:name w:val="Header Char"/>
    <w:basedOn w:val="DefaultParagraphFont"/>
    <w:link w:val="Header"/>
    <w:uiPriority w:val="99"/>
    <w:rsid w:val="00F27194"/>
    <w:rPr>
      <w:rFonts w:ascii="Century Gothic" w:hAnsi="Century Gothic" w:cs="Gill Sans"/>
      <w:color w:val="0C0C3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5240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hevibbert/Library/CloudStorage/Dropbox/_EO/7872_Brand%20Refresh_Phase%202/Updated%20Brand%20Booster%20Assets/7827D_EO%20Letterhead_A4_Light.dotx" TargetMode="External"/></Relationships>
</file>

<file path=word/theme/theme1.xml><?xml version="1.0" encoding="utf-8"?>
<a:theme xmlns:a="http://schemas.openxmlformats.org/drawingml/2006/main" name="Office Theme">
  <a:themeElements>
    <a:clrScheme name="EO Brand 2024">
      <a:dk1>
        <a:sysClr val="windowText" lastClr="000000"/>
      </a:dk1>
      <a:lt1>
        <a:sysClr val="window" lastClr="FFFFFF"/>
      </a:lt1>
      <a:dk2>
        <a:srgbClr val="33388F"/>
      </a:dk2>
      <a:lt2>
        <a:srgbClr val="99A1FF"/>
      </a:lt2>
      <a:accent1>
        <a:srgbClr val="5258E2"/>
      </a:accent1>
      <a:accent2>
        <a:srgbClr val="EDBE0D"/>
      </a:accent2>
      <a:accent3>
        <a:srgbClr val="04948D"/>
      </a:accent3>
      <a:accent4>
        <a:srgbClr val="0F9ED5"/>
      </a:accent4>
      <a:accent5>
        <a:srgbClr val="D53462"/>
      </a:accent5>
      <a:accent6>
        <a:srgbClr val="FF674F"/>
      </a:accent6>
      <a:hlink>
        <a:srgbClr val="5258E2"/>
      </a:hlink>
      <a:folHlink>
        <a:srgbClr val="99A1FF"/>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E53A2-C654-C245-B675-53A48E67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7827D_EO Letterhead_A4_Light.dotx</Template>
  <TotalTime>1</TotalTime>
  <Pages>1</Pages>
  <Words>296</Words>
  <Characters>1669</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
    </vt:vector>
  </TitlesOfParts>
  <Manager/>
  <Company>Entrepreneurs' Organization</Company>
  <LinksUpToDate>false</LinksUpToDate>
  <CharactersWithSpaces>1956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Vibbert</dc:creator>
  <cp:keywords/>
  <dc:description/>
  <cp:lastModifiedBy>Ian Vibbert</cp:lastModifiedBy>
  <cp:revision>2</cp:revision>
  <cp:lastPrinted>2020-07-17T01:43:00Z</cp:lastPrinted>
  <dcterms:created xsi:type="dcterms:W3CDTF">2025-01-06T17:59:00Z</dcterms:created>
  <dcterms:modified xsi:type="dcterms:W3CDTF">2025-01-10T20:23:00Z</dcterms:modified>
  <cp:category/>
</cp:coreProperties>
</file>